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4EDF4" w14:textId="4E1C4D4C" w:rsidR="00BA00AB" w:rsidRDefault="006C5D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IWARDBY</w:t>
      </w:r>
      <w:r>
        <w:rPr>
          <w:rFonts w:cs="Times New Roman"/>
          <w:szCs w:val="24"/>
        </w:rPr>
        <w:t xml:space="preserve">      (1475-1549)</w:t>
      </w:r>
    </w:p>
    <w:p w14:paraId="3AEE6A37" w14:textId="77777777" w:rsidR="006C5D26" w:rsidRDefault="006C5D26" w:rsidP="009139A6">
      <w:pPr>
        <w:pStyle w:val="NoSpacing"/>
        <w:rPr>
          <w:rFonts w:cs="Times New Roman"/>
          <w:szCs w:val="24"/>
        </w:rPr>
      </w:pPr>
    </w:p>
    <w:p w14:paraId="6F23A7F4" w14:textId="77777777" w:rsidR="006C5D26" w:rsidRDefault="006C5D26" w:rsidP="009139A6">
      <w:pPr>
        <w:pStyle w:val="NoSpacing"/>
        <w:rPr>
          <w:rFonts w:cs="Times New Roman"/>
          <w:szCs w:val="24"/>
        </w:rPr>
      </w:pPr>
    </w:p>
    <w:p w14:paraId="0613FC6E" w14:textId="527B209F" w:rsidR="006C5D26" w:rsidRDefault="006C5D26" w:rsidP="009139A6">
      <w:pPr>
        <w:pStyle w:val="NoSpacing"/>
      </w:pPr>
      <w:r>
        <w:rPr>
          <w:rFonts w:cs="Times New Roman"/>
          <w:szCs w:val="24"/>
        </w:rPr>
        <w:t xml:space="preserve">Daughter of John Iwardby(k.b.1485)(q.v.).    </w:t>
      </w:r>
      <w:r>
        <w:t>(C.P.R.1485-94 p.100)</w:t>
      </w:r>
    </w:p>
    <w:p w14:paraId="3A45776D" w14:textId="0994CF9C" w:rsidR="006C5D26" w:rsidRDefault="006C5D26" w:rsidP="009139A6">
      <w:pPr>
        <w:pStyle w:val="NoSpacing"/>
      </w:pPr>
      <w:r>
        <w:t>1 = Thomas Pigott.</w:t>
      </w:r>
    </w:p>
    <w:p w14:paraId="23CCC5A1" w14:textId="7DB6F520" w:rsidR="006C5D26" w:rsidRDefault="006C5D26" w:rsidP="009139A6">
      <w:pPr>
        <w:pStyle w:val="NoSpacing"/>
      </w:pPr>
      <w:r>
        <w:t>(UK and Ireland, Find A Grave Index, 1300’s – current)</w:t>
      </w:r>
    </w:p>
    <w:p w14:paraId="2957DB3A" w14:textId="77777777" w:rsidR="006C5D26" w:rsidRDefault="006C5D26" w:rsidP="009139A6">
      <w:pPr>
        <w:pStyle w:val="NoSpacing"/>
      </w:pPr>
    </w:p>
    <w:p w14:paraId="59FB2A68" w14:textId="70D6B121" w:rsidR="006C5D26" w:rsidRDefault="006C5D26" w:rsidP="009139A6">
      <w:pPr>
        <w:pStyle w:val="NoSpacing"/>
      </w:pPr>
      <w:r>
        <w:t>2 = William Elmes(q.v.).   (ibid.)</w:t>
      </w:r>
    </w:p>
    <w:p w14:paraId="40BDA3D4" w14:textId="77777777" w:rsidR="006C5D26" w:rsidRDefault="006C5D26" w:rsidP="009139A6">
      <w:pPr>
        <w:pStyle w:val="NoSpacing"/>
      </w:pPr>
    </w:p>
    <w:p w14:paraId="0A3EA4D3" w14:textId="77777777" w:rsidR="006C5D26" w:rsidRDefault="006C5D26" w:rsidP="009139A6">
      <w:pPr>
        <w:pStyle w:val="NoSpacing"/>
      </w:pPr>
    </w:p>
    <w:p w14:paraId="34F08DC8" w14:textId="79D0410C" w:rsidR="006C5D26" w:rsidRPr="006C5D26" w:rsidRDefault="006C5D26" w:rsidP="009139A6">
      <w:pPr>
        <w:pStyle w:val="NoSpacing"/>
        <w:rPr>
          <w:rFonts w:cs="Times New Roman"/>
          <w:szCs w:val="24"/>
        </w:rPr>
      </w:pPr>
      <w:r>
        <w:t>10 December 2023</w:t>
      </w:r>
    </w:p>
    <w:sectPr w:rsidR="006C5D26" w:rsidRPr="006C5D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9D9C5" w14:textId="77777777" w:rsidR="006C5D26" w:rsidRDefault="006C5D26" w:rsidP="009139A6">
      <w:r>
        <w:separator/>
      </w:r>
    </w:p>
  </w:endnote>
  <w:endnote w:type="continuationSeparator" w:id="0">
    <w:p w14:paraId="1526DB7E" w14:textId="77777777" w:rsidR="006C5D26" w:rsidRDefault="006C5D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CCF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AA0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58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5359E" w14:textId="77777777" w:rsidR="006C5D26" w:rsidRDefault="006C5D26" w:rsidP="009139A6">
      <w:r>
        <w:separator/>
      </w:r>
    </w:p>
  </w:footnote>
  <w:footnote w:type="continuationSeparator" w:id="0">
    <w:p w14:paraId="4B64958E" w14:textId="77777777" w:rsidR="006C5D26" w:rsidRDefault="006C5D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A8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470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7A4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26"/>
    <w:rsid w:val="000666E0"/>
    <w:rsid w:val="002510B7"/>
    <w:rsid w:val="005C130B"/>
    <w:rsid w:val="006C5D2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9AB5C"/>
  <w15:chartTrackingRefBased/>
  <w15:docId w15:val="{2CFD6377-DA38-417E-9A2A-176A37754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2023-12-10T20:11:00Z</dcterms:created>
  <dcterms:modified xsi:type="dcterms:W3CDTF">2023-12-10T20:16:00Z</dcterms:modified>
</cp:coreProperties>
</file>